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FB9C5" w14:textId="2E81CB38" w:rsidR="00BA00AB" w:rsidRDefault="001777A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SCOY</w:t>
      </w:r>
      <w:r>
        <w:rPr>
          <w:rFonts w:ascii="Times New Roman" w:hAnsi="Times New Roman" w:cs="Times New Roman"/>
          <w:sz w:val="24"/>
          <w:szCs w:val="24"/>
        </w:rPr>
        <w:t xml:space="preserve">     (d.1474-6)</w:t>
      </w:r>
    </w:p>
    <w:p w14:paraId="445DF970" w14:textId="6AEBE8B9" w:rsidR="001777AA" w:rsidRDefault="001777A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Scarborough. Tanner.</w:t>
      </w:r>
    </w:p>
    <w:p w14:paraId="774C0022" w14:textId="39AE0D2A" w:rsidR="001777AA" w:rsidRDefault="001777A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3BE4FD" w14:textId="45CCAADB" w:rsidR="001777AA" w:rsidRDefault="001777A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C37171" w14:textId="75FDB3EA" w:rsidR="001777AA" w:rsidRDefault="001777A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Apr.1474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p.147)</w:t>
      </w:r>
    </w:p>
    <w:p w14:paraId="20EC17B0" w14:textId="53CE8718" w:rsidR="001777AA" w:rsidRDefault="001777A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Oct.1476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521741E" w14:textId="5F7078EA" w:rsidR="001777AA" w:rsidRDefault="001777A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DB96ED" w14:textId="1B39EDD9" w:rsidR="001777AA" w:rsidRDefault="001777A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66591A" w14:textId="5250B9AA" w:rsidR="001777AA" w:rsidRPr="001777AA" w:rsidRDefault="001777A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March 2022</w:t>
      </w:r>
    </w:p>
    <w:sectPr w:rsidR="001777AA" w:rsidRPr="001777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55A96" w14:textId="77777777" w:rsidR="001777AA" w:rsidRDefault="001777AA" w:rsidP="009139A6">
      <w:r>
        <w:separator/>
      </w:r>
    </w:p>
  </w:endnote>
  <w:endnote w:type="continuationSeparator" w:id="0">
    <w:p w14:paraId="231816AD" w14:textId="77777777" w:rsidR="001777AA" w:rsidRDefault="001777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A85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8C93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CFF6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67D41" w14:textId="77777777" w:rsidR="001777AA" w:rsidRDefault="001777AA" w:rsidP="009139A6">
      <w:r>
        <w:separator/>
      </w:r>
    </w:p>
  </w:footnote>
  <w:footnote w:type="continuationSeparator" w:id="0">
    <w:p w14:paraId="643A0A50" w14:textId="77777777" w:rsidR="001777AA" w:rsidRDefault="001777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C7A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032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97CC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7AA"/>
    <w:rsid w:val="000666E0"/>
    <w:rsid w:val="001777AA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9B497"/>
  <w15:chartTrackingRefBased/>
  <w15:docId w15:val="{AC59ABC8-179D-4297-AC3E-3E967E98E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2022-03-13T19:36:00Z</dcterms:created>
  <dcterms:modified xsi:type="dcterms:W3CDTF">2022-03-13T19:38:00Z</dcterms:modified>
</cp:coreProperties>
</file>